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75A7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144B52D3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Sittingbourne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28B5233F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160360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8C4B66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14355383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A5C0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https://www.kentarchaeology.org.uk/Research/Libr/Wills/NameOrder/R.htm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5CD178B1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100FAA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35E624" w14:textId="77777777" w:rsidR="002511DA" w:rsidRDefault="002511DA" w:rsidP="002511D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2022</w:t>
      </w:r>
    </w:p>
    <w:p w14:paraId="34B72D0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6FF6C" w14:textId="77777777" w:rsidR="002511DA" w:rsidRDefault="002511DA" w:rsidP="009139A6">
      <w:r>
        <w:separator/>
      </w:r>
    </w:p>
  </w:endnote>
  <w:endnote w:type="continuationSeparator" w:id="0">
    <w:p w14:paraId="78645724" w14:textId="77777777" w:rsidR="002511DA" w:rsidRDefault="002511D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9039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E861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FDC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7A415" w14:textId="77777777" w:rsidR="002511DA" w:rsidRDefault="002511DA" w:rsidP="009139A6">
      <w:r>
        <w:separator/>
      </w:r>
    </w:p>
  </w:footnote>
  <w:footnote w:type="continuationSeparator" w:id="0">
    <w:p w14:paraId="4F5A9805" w14:textId="77777777" w:rsidR="002511DA" w:rsidRDefault="002511D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41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37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8120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1DA"/>
    <w:rsid w:val="000666E0"/>
    <w:rsid w:val="002510B7"/>
    <w:rsid w:val="002511DA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24873"/>
  <w15:chartTrackingRefBased/>
  <w15:docId w15:val="{DFDE8689-CAEC-4A5A-BF4F-4EC93E22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511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R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2022-03-11T19:30:00Z</dcterms:created>
  <dcterms:modified xsi:type="dcterms:W3CDTF">2022-03-11T19:30:00Z</dcterms:modified>
</cp:coreProperties>
</file>